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31CB" w14:textId="77777777" w:rsidR="00FC0C7B" w:rsidRDefault="00FC0C7B" w:rsidP="00BB5C4F">
      <w:r>
        <w:separator/>
      </w:r>
    </w:p>
  </w:endnote>
  <w:endnote w:type="continuationSeparator" w:id="0">
    <w:p w14:paraId="6586A252" w14:textId="77777777" w:rsidR="00FC0C7B" w:rsidRDefault="00FC0C7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81BD" w14:textId="77777777" w:rsidR="00FC0C7B" w:rsidRDefault="00FC0C7B" w:rsidP="00BB5C4F">
      <w:r>
        <w:separator/>
      </w:r>
    </w:p>
  </w:footnote>
  <w:footnote w:type="continuationSeparator" w:id="0">
    <w:p w14:paraId="53E84C3F" w14:textId="77777777" w:rsidR="00FC0C7B" w:rsidRDefault="00FC0C7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21FA" w14:textId="77777777" w:rsidR="00E104DE" w:rsidRPr="00F80F79" w:rsidRDefault="00E104DE" w:rsidP="00E104D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009D3F47" w14:textId="77777777" w:rsidR="00E104DE" w:rsidRPr="00F80F79" w:rsidRDefault="00E104DE" w:rsidP="00E104D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4B5F8B70" w14:textId="2B9136E6" w:rsidR="006B67EC" w:rsidRPr="00D532AD" w:rsidRDefault="00E104DE" w:rsidP="00E104DE">
    <w:pPr>
      <w:pStyle w:val="Header"/>
      <w:jc w:val="center"/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83</Words>
  <Characters>484</Characters>
  <Application>Microsoft Office Word</Application>
  <DocSecurity>0</DocSecurity>
  <Lines>10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2023-05-22T11:31:00Z</dcterms:modified>
  <cp:contentStatus/>
</cp:coreProperties>
</file>